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8ABE7" w14:textId="77777777" w:rsidR="006176C3" w:rsidRDefault="006176C3" w:rsidP="006176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AF76DD8" w14:textId="77777777" w:rsidR="006176C3" w:rsidRDefault="006176C3" w:rsidP="006176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Hughenden, Buckinghamshire. Husbandman.</w:t>
      </w:r>
    </w:p>
    <w:p w14:paraId="613DE8C2" w14:textId="77777777" w:rsidR="006176C3" w:rsidRDefault="006176C3" w:rsidP="006176C3">
      <w:pPr>
        <w:rPr>
          <w:rFonts w:ascii="Times New Roman" w:hAnsi="Times New Roman" w:cs="Times New Roman"/>
        </w:rPr>
      </w:pPr>
    </w:p>
    <w:p w14:paraId="1F174CE5" w14:textId="77777777" w:rsidR="006176C3" w:rsidRDefault="006176C3" w:rsidP="006176C3">
      <w:pPr>
        <w:rPr>
          <w:rFonts w:ascii="Times New Roman" w:hAnsi="Times New Roman" w:cs="Times New Roman"/>
        </w:rPr>
      </w:pPr>
    </w:p>
    <w:p w14:paraId="5BEDAEAD" w14:textId="77777777" w:rsidR="006176C3" w:rsidRDefault="006176C3" w:rsidP="006176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Temple(q.v.) brought a plaint of trespass against him, Judas </w:t>
      </w:r>
      <w:proofErr w:type="spellStart"/>
      <w:r>
        <w:rPr>
          <w:rFonts w:ascii="Times New Roman" w:hAnsi="Times New Roman" w:cs="Times New Roman"/>
        </w:rPr>
        <w:t>Felowe</w:t>
      </w:r>
      <w:proofErr w:type="spellEnd"/>
    </w:p>
    <w:p w14:paraId="4853199C" w14:textId="77777777" w:rsidR="006176C3" w:rsidRDefault="006176C3" w:rsidP="006176C3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North Dean(q.v.), William Burnham of North Dean(q.v.) and Henry </w:t>
      </w:r>
      <w:proofErr w:type="spellStart"/>
      <w:r>
        <w:rPr>
          <w:rFonts w:ascii="Times New Roman" w:hAnsi="Times New Roman" w:cs="Times New Roman"/>
        </w:rPr>
        <w:t>Felowe</w:t>
      </w:r>
      <w:proofErr w:type="spellEnd"/>
      <w:r>
        <w:rPr>
          <w:rFonts w:ascii="Times New Roman" w:hAnsi="Times New Roman" w:cs="Times New Roman"/>
        </w:rPr>
        <w:t xml:space="preserve"> of North Dean(q.v.).</w:t>
      </w:r>
    </w:p>
    <w:p w14:paraId="370A4BB1" w14:textId="77777777" w:rsidR="006176C3" w:rsidRDefault="006176C3" w:rsidP="006176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01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1068CDC" w14:textId="77777777" w:rsidR="006176C3" w:rsidRDefault="006176C3" w:rsidP="006176C3">
      <w:pPr>
        <w:rPr>
          <w:rFonts w:ascii="Times New Roman" w:hAnsi="Times New Roman" w:cs="Times New Roman"/>
        </w:rPr>
      </w:pPr>
    </w:p>
    <w:p w14:paraId="1356994F" w14:textId="77777777" w:rsidR="006176C3" w:rsidRDefault="006176C3" w:rsidP="006176C3">
      <w:pPr>
        <w:rPr>
          <w:rFonts w:ascii="Times New Roman" w:hAnsi="Times New Roman" w:cs="Times New Roman"/>
        </w:rPr>
      </w:pPr>
    </w:p>
    <w:p w14:paraId="7C4426D0" w14:textId="77777777" w:rsidR="006176C3" w:rsidRDefault="006176C3" w:rsidP="006176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February 2019</w:t>
      </w:r>
    </w:p>
    <w:p w14:paraId="588C0AC4" w14:textId="77777777" w:rsidR="006B2F86" w:rsidRPr="00E71FC3" w:rsidRDefault="006176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37F61" w14:textId="77777777" w:rsidR="006176C3" w:rsidRDefault="006176C3" w:rsidP="00E71FC3">
      <w:r>
        <w:separator/>
      </w:r>
    </w:p>
  </w:endnote>
  <w:endnote w:type="continuationSeparator" w:id="0">
    <w:p w14:paraId="5514A861" w14:textId="77777777" w:rsidR="006176C3" w:rsidRDefault="006176C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A9B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5D74D" w14:textId="77777777" w:rsidR="006176C3" w:rsidRDefault="006176C3" w:rsidP="00E71FC3">
      <w:r>
        <w:separator/>
      </w:r>
    </w:p>
  </w:footnote>
  <w:footnote w:type="continuationSeparator" w:id="0">
    <w:p w14:paraId="7318F8F9" w14:textId="77777777" w:rsidR="006176C3" w:rsidRDefault="006176C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6C3"/>
    <w:rsid w:val="001A7C09"/>
    <w:rsid w:val="00577BD5"/>
    <w:rsid w:val="006176C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7E988"/>
  <w15:chartTrackingRefBased/>
  <w15:docId w15:val="{698C420C-E9B5-4B5D-81A0-40CF78D16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76C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176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2019-02-16T19:55:00Z</dcterms:created>
  <dcterms:modified xsi:type="dcterms:W3CDTF">2019-02-16T19:55:00Z</dcterms:modified>
</cp:coreProperties>
</file>